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B2A" w:rsidRPr="001B4A9C" w:rsidRDefault="00B93B2A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2" o:spid="_x0000_s1026" style="position:absolute;z-index:251656192;visibility:visible" from="10.8pt,14.55pt" to="178.8pt,14.55pt"/>
        </w:pic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C        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KIỂM TRA 15 PHÚT KHỐI 11 THPT PHÂN BAN</w:t>
      </w:r>
    </w:p>
    <w:p w:rsidR="00B93B2A" w:rsidRPr="001B4A9C" w:rsidRDefault="00B93B2A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(ĐỀ CHÍNH THỨC)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>
        <w:rPr>
          <w:rFonts w:ascii="Times New Roman" w:hAnsi="Times New Roman" w:cs="Times New Roman"/>
          <w:sz w:val="26"/>
          <w:szCs w:val="26"/>
        </w:rPr>
        <w:t>4 – 2015</w:t>
      </w:r>
    </w:p>
    <w:p w:rsidR="00B93B2A" w:rsidRPr="001B4A9C" w:rsidRDefault="00B93B2A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B93B2A" w:rsidRPr="001B4A9C" w:rsidRDefault="00B93B2A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0"/>
        <w:gridCol w:w="5789"/>
        <w:gridCol w:w="2694"/>
      </w:tblGrid>
      <w:tr w:rsidR="00B93B2A" w:rsidRPr="006E53AE">
        <w:tc>
          <w:tcPr>
            <w:tcW w:w="1690" w:type="dxa"/>
          </w:tcPr>
          <w:p w:rsidR="00B93B2A" w:rsidRPr="008C3428" w:rsidRDefault="00B93B2A" w:rsidP="008C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8C342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Điểm</w:t>
            </w:r>
          </w:p>
        </w:tc>
        <w:tc>
          <w:tcPr>
            <w:tcW w:w="5789" w:type="dxa"/>
          </w:tcPr>
          <w:p w:rsidR="00B93B2A" w:rsidRPr="008C3428" w:rsidRDefault="00B93B2A" w:rsidP="008C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8C342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Nhận xét của Thầy, Cô giáo</w:t>
            </w:r>
          </w:p>
        </w:tc>
        <w:tc>
          <w:tcPr>
            <w:tcW w:w="2694" w:type="dxa"/>
          </w:tcPr>
          <w:p w:rsidR="00B93B2A" w:rsidRPr="008C3428" w:rsidRDefault="00B93B2A" w:rsidP="008C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8C342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Chữ ký của GV coi kiểm tra</w:t>
            </w:r>
          </w:p>
          <w:p w:rsidR="00B93B2A" w:rsidRPr="008C3428" w:rsidRDefault="00B93B2A" w:rsidP="008C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B93B2A" w:rsidRPr="008C3428" w:rsidRDefault="00B93B2A" w:rsidP="008C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B93B2A" w:rsidRPr="008C3428" w:rsidRDefault="00B93B2A" w:rsidP="008C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B93B2A" w:rsidRPr="008C3428" w:rsidRDefault="00B93B2A" w:rsidP="008C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</w:tc>
      </w:tr>
    </w:tbl>
    <w:p w:rsidR="00B93B2A" w:rsidRPr="006E53AE" w:rsidRDefault="00B93B2A" w:rsidP="006E53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3B2A" w:rsidRPr="006E53AE" w:rsidRDefault="00B93B2A" w:rsidP="006E53AE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B93B2A" w:rsidRPr="006E53AE" w:rsidRDefault="00B93B2A" w:rsidP="006E53AE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after="0" w:line="480" w:lineRule="auto"/>
        <w:ind w:left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53A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E53A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Họ và tên</w:t>
      </w:r>
      <w:r w:rsidRPr="006E53AE">
        <w:rPr>
          <w:rFonts w:ascii="Times New Roman" w:hAnsi="Times New Roman" w:cs="Times New Roman"/>
          <w:color w:val="000000"/>
          <w:sz w:val="24"/>
          <w:szCs w:val="24"/>
        </w:rPr>
        <w:t>:…………………………………………………….…………….</w:t>
      </w:r>
      <w:r w:rsidRPr="006E53AE">
        <w:rPr>
          <w:rFonts w:ascii="Times New Roman" w:hAnsi="Times New Roman" w:cs="Times New Roman"/>
          <w:b/>
          <w:bCs/>
          <w:color w:val="000000"/>
          <w:sz w:val="26"/>
          <w:szCs w:val="26"/>
        </w:rPr>
        <w:t>Lớp 10C</w:t>
      </w:r>
      <w:r w:rsidRPr="006E53AE">
        <w:rPr>
          <w:rFonts w:ascii="Times New Roman" w:hAnsi="Times New Roman" w:cs="Times New Roman"/>
          <w:color w:val="000000"/>
          <w:sz w:val="24"/>
          <w:szCs w:val="24"/>
        </w:rPr>
        <w:t>…...</w:t>
      </w:r>
    </w:p>
    <w:p w:rsidR="00B93B2A" w:rsidRDefault="00B93B2A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B93B2A" w:rsidRDefault="00B93B2A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Tìm các giới hạn sau:</w:t>
      </w:r>
    </w:p>
    <w:p w:rsidR="00B93B2A" w:rsidRPr="00761E0E" w:rsidRDefault="00B93B2A" w:rsidP="00194C3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37C78">
        <w:rPr>
          <w:position w:val="-30"/>
        </w:rPr>
        <w:object w:dxaOrig="243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36.75pt" o:ole="">
            <v:imagedata r:id="rId5" o:title=""/>
          </v:shape>
          <o:OLEObject Type="Embed" ProgID="Equation.DSMT4" ShapeID="_x0000_i1025" DrawAspect="Content" ObjectID="_1483591278" r:id="rId6"/>
        </w:objec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b. </w:t>
      </w:r>
      <w:r w:rsidRPr="00194C37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1780" w:dyaOrig="700">
          <v:shape id="_x0000_i1026" type="#_x0000_t75" style="width:89.25pt;height:35.25pt" o:ole="">
            <v:imagedata r:id="rId7" o:title=""/>
          </v:shape>
          <o:OLEObject Type="Embed" ProgID="Equation.DSMT4" ShapeID="_x0000_i1026" DrawAspect="Content" ObjectID="_1483591279" r:id="rId8"/>
        </w:objec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93B2A" w:rsidRPr="00761E0E" w:rsidRDefault="00B93B2A" w:rsidP="00761E0E">
      <w:pPr>
        <w:spacing w:after="0" w:line="240" w:lineRule="auto"/>
        <w:ind w:left="1440"/>
        <w:rPr>
          <w:rFonts w:ascii="Times New Roman" w:hAnsi="Times New Roman" w:cs="Times New Roman"/>
          <w:sz w:val="26"/>
          <w:szCs w:val="26"/>
        </w:rPr>
      </w:pPr>
      <w:r w:rsidRPr="00761E0E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E0E">
        <w:rPr>
          <w:rFonts w:ascii="Times New Roman" w:hAnsi="Times New Roman" w:cs="Times New Roman"/>
          <w:sz w:val="28"/>
          <w:szCs w:val="28"/>
        </w:rPr>
        <w:t xml:space="preserve"> </w:t>
      </w:r>
      <w:r w:rsidRPr="00194C37">
        <w:rPr>
          <w:position w:val="-26"/>
        </w:rPr>
        <w:object w:dxaOrig="1640" w:dyaOrig="700">
          <v:shape id="_x0000_i1027" type="#_x0000_t75" style="width:81pt;height:35.25pt" o:ole="">
            <v:imagedata r:id="rId9" o:title=""/>
          </v:shape>
          <o:OLEObject Type="Embed" ProgID="Equation.DSMT4" ShapeID="_x0000_i1027" DrawAspect="Content" ObjectID="_1483591280" r:id="rId10"/>
        </w:object>
      </w:r>
      <w:r w:rsidRPr="00761E0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61E0E">
        <w:rPr>
          <w:rFonts w:ascii="Times New Roman" w:hAnsi="Times New Roman" w:cs="Times New Roman"/>
          <w:sz w:val="28"/>
          <w:szCs w:val="28"/>
        </w:rPr>
        <w:t xml:space="preserve">d. </w:t>
      </w:r>
      <w:r w:rsidRPr="00761E0E">
        <w:rPr>
          <w:position w:val="-26"/>
        </w:rPr>
        <w:object w:dxaOrig="1740" w:dyaOrig="700">
          <v:shape id="_x0000_i1028" type="#_x0000_t75" style="width:87pt;height:35.25pt" o:ole="">
            <v:imagedata r:id="rId11" o:title=""/>
          </v:shape>
          <o:OLEObject Type="Embed" ProgID="Equation.DSMT4" ShapeID="_x0000_i1028" DrawAspect="Content" ObjectID="_1483591281" r:id="rId12"/>
        </w:object>
      </w:r>
    </w:p>
    <w:p w:rsidR="00B93B2A" w:rsidRDefault="00B93B2A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93B2A" w:rsidRPr="00501261" w:rsidRDefault="00B93B2A" w:rsidP="00501261">
      <w:pPr>
        <w:tabs>
          <w:tab w:val="left" w:pos="120"/>
          <w:tab w:val="left" w:leader="dot" w:pos="10920"/>
        </w:tabs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noProof/>
        </w:rPr>
        <w:pict>
          <v:line id="_x0000_s1027" style="position:absolute;z-index:251658240" from="6pt,7.3pt" to="6pt,438.35pt"/>
        </w:pict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501261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:rsidR="00B93B2A" w:rsidRPr="001B4A9C" w:rsidRDefault="00B93B2A" w:rsidP="006E53AE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_x0000_s1028" style="position:absolute;z-index:251657216;visibility:visible" from="10.8pt,14.55pt" to="178.8pt,14.55pt"/>
        </w:pic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C        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KIỂM TRA 15 PHÚT KHỐI 11 THPT PHÂN BAN</w:t>
      </w:r>
    </w:p>
    <w:p w:rsidR="00B93B2A" w:rsidRPr="001B4A9C" w:rsidRDefault="00B93B2A" w:rsidP="006E53AE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(ĐỀ CHÍNH THỨC)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>
        <w:rPr>
          <w:rFonts w:ascii="Times New Roman" w:hAnsi="Times New Roman" w:cs="Times New Roman"/>
          <w:sz w:val="26"/>
          <w:szCs w:val="26"/>
        </w:rPr>
        <w:t>4 – 2015</w:t>
      </w:r>
    </w:p>
    <w:p w:rsidR="00B93B2A" w:rsidRPr="001B4A9C" w:rsidRDefault="00B93B2A" w:rsidP="006E53AE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B93B2A" w:rsidRPr="001B4A9C" w:rsidRDefault="00B93B2A" w:rsidP="006E53AE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0"/>
        <w:gridCol w:w="5789"/>
        <w:gridCol w:w="2694"/>
      </w:tblGrid>
      <w:tr w:rsidR="00B93B2A" w:rsidRPr="006E53AE">
        <w:tc>
          <w:tcPr>
            <w:tcW w:w="1690" w:type="dxa"/>
          </w:tcPr>
          <w:p w:rsidR="00B93B2A" w:rsidRPr="008C3428" w:rsidRDefault="00B93B2A" w:rsidP="008C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8C342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Điểm</w:t>
            </w:r>
          </w:p>
        </w:tc>
        <w:tc>
          <w:tcPr>
            <w:tcW w:w="5789" w:type="dxa"/>
          </w:tcPr>
          <w:p w:rsidR="00B93B2A" w:rsidRPr="008C3428" w:rsidRDefault="00B93B2A" w:rsidP="008C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8C342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Nhận xét của Thầy, Cô giáo</w:t>
            </w:r>
          </w:p>
        </w:tc>
        <w:tc>
          <w:tcPr>
            <w:tcW w:w="2694" w:type="dxa"/>
          </w:tcPr>
          <w:p w:rsidR="00B93B2A" w:rsidRPr="008C3428" w:rsidRDefault="00B93B2A" w:rsidP="008C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8C342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Chữ ký của GV coi kiểm tra</w:t>
            </w:r>
          </w:p>
          <w:p w:rsidR="00B93B2A" w:rsidRPr="008C3428" w:rsidRDefault="00B93B2A" w:rsidP="008C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B93B2A" w:rsidRPr="008C3428" w:rsidRDefault="00B93B2A" w:rsidP="008C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B93B2A" w:rsidRPr="008C3428" w:rsidRDefault="00B93B2A" w:rsidP="008C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B93B2A" w:rsidRPr="008C3428" w:rsidRDefault="00B93B2A" w:rsidP="008C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</w:tc>
      </w:tr>
    </w:tbl>
    <w:p w:rsidR="00B93B2A" w:rsidRPr="006E53AE" w:rsidRDefault="00B93B2A" w:rsidP="006E53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3B2A" w:rsidRPr="006E53AE" w:rsidRDefault="00B93B2A" w:rsidP="006E53AE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B93B2A" w:rsidRPr="006E53AE" w:rsidRDefault="00B93B2A" w:rsidP="006E53AE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after="0" w:line="480" w:lineRule="auto"/>
        <w:ind w:left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53A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E53A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Họ và tên</w:t>
      </w:r>
      <w:r w:rsidRPr="006E53AE">
        <w:rPr>
          <w:rFonts w:ascii="Times New Roman" w:hAnsi="Times New Roman" w:cs="Times New Roman"/>
          <w:color w:val="000000"/>
          <w:sz w:val="24"/>
          <w:szCs w:val="24"/>
        </w:rPr>
        <w:t>:…………………………………………………….…………….</w:t>
      </w:r>
      <w:r w:rsidRPr="006E53AE">
        <w:rPr>
          <w:rFonts w:ascii="Times New Roman" w:hAnsi="Times New Roman" w:cs="Times New Roman"/>
          <w:b/>
          <w:bCs/>
          <w:color w:val="000000"/>
          <w:sz w:val="26"/>
          <w:szCs w:val="26"/>
        </w:rPr>
        <w:t>Lớp 10C</w:t>
      </w:r>
      <w:r w:rsidRPr="006E53AE">
        <w:rPr>
          <w:rFonts w:ascii="Times New Roman" w:hAnsi="Times New Roman" w:cs="Times New Roman"/>
          <w:color w:val="000000"/>
          <w:sz w:val="24"/>
          <w:szCs w:val="24"/>
        </w:rPr>
        <w:t>…...</w:t>
      </w:r>
    </w:p>
    <w:p w:rsidR="00B93B2A" w:rsidRDefault="00B93B2A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B93B2A" w:rsidRDefault="00B93B2A" w:rsidP="00761E0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Tìm các giới hạn sau:</w:t>
      </w:r>
    </w:p>
    <w:p w:rsidR="00B93B2A" w:rsidRPr="00761E0E" w:rsidRDefault="00B93B2A" w:rsidP="00761E0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37C78">
        <w:rPr>
          <w:position w:val="-30"/>
        </w:rPr>
        <w:object w:dxaOrig="2620" w:dyaOrig="740">
          <v:shape id="_x0000_i1029" type="#_x0000_t75" style="width:129.75pt;height:36.75pt" o:ole="">
            <v:imagedata r:id="rId13" o:title=""/>
          </v:shape>
          <o:OLEObject Type="Embed" ProgID="Equation.DSMT4" ShapeID="_x0000_i1029" DrawAspect="Content" ObjectID="_1483591282" r:id="rId14"/>
        </w:objec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b. </w:t>
      </w:r>
      <w:r w:rsidRPr="00761E0E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1780" w:dyaOrig="700">
          <v:shape id="_x0000_i1030" type="#_x0000_t75" style="width:89.25pt;height:35.25pt" o:ole="">
            <v:imagedata r:id="rId15" o:title=""/>
          </v:shape>
          <o:OLEObject Type="Embed" ProgID="Equation.DSMT4" ShapeID="_x0000_i1030" DrawAspect="Content" ObjectID="_1483591283" r:id="rId16"/>
        </w:objec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93B2A" w:rsidRPr="00761E0E" w:rsidRDefault="00B93B2A" w:rsidP="00761E0E">
      <w:pPr>
        <w:spacing w:after="0" w:line="240" w:lineRule="auto"/>
        <w:ind w:left="1440"/>
        <w:rPr>
          <w:rFonts w:ascii="Times New Roman" w:hAnsi="Times New Roman" w:cs="Times New Roman"/>
          <w:sz w:val="26"/>
          <w:szCs w:val="26"/>
        </w:rPr>
      </w:pPr>
      <w:r w:rsidRPr="00761E0E">
        <w:rPr>
          <w:rFonts w:ascii="Times New Roman" w:hAnsi="Times New Roman" w:cs="Times New Roman"/>
          <w:sz w:val="28"/>
          <w:szCs w:val="28"/>
        </w:rPr>
        <w:t xml:space="preserve">c.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E0E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1800" w:dyaOrig="700">
          <v:shape id="_x0000_i1031" type="#_x0000_t75" style="width:90pt;height:35.25pt" o:ole="">
            <v:imagedata r:id="rId17" o:title=""/>
          </v:shape>
          <o:OLEObject Type="Embed" ProgID="Equation.DSMT4" ShapeID="_x0000_i1031" DrawAspect="Content" ObjectID="_1483591284" r:id="rId18"/>
        </w:object>
      </w:r>
      <w:r w:rsidRPr="00761E0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61E0E">
        <w:rPr>
          <w:rFonts w:ascii="Times New Roman" w:hAnsi="Times New Roman" w:cs="Times New Roman"/>
          <w:sz w:val="28"/>
          <w:szCs w:val="28"/>
        </w:rPr>
        <w:t xml:space="preserve">d. </w:t>
      </w:r>
      <w:r w:rsidRPr="00761E0E">
        <w:rPr>
          <w:position w:val="-26"/>
        </w:rPr>
        <w:object w:dxaOrig="1719" w:dyaOrig="700">
          <v:shape id="_x0000_i1032" type="#_x0000_t75" style="width:86.25pt;height:35.25pt" o:ole="">
            <v:imagedata r:id="rId19" o:title=""/>
          </v:shape>
          <o:OLEObject Type="Embed" ProgID="Equation.DSMT4" ShapeID="_x0000_i1032" DrawAspect="Content" ObjectID="_1483591285" r:id="rId20"/>
        </w:object>
      </w:r>
    </w:p>
    <w:p w:rsidR="00B93B2A" w:rsidRDefault="00B93B2A" w:rsidP="003D6A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93B2A" w:rsidRPr="00501261" w:rsidRDefault="00B93B2A" w:rsidP="003D6A9A">
      <w:pPr>
        <w:tabs>
          <w:tab w:val="left" w:pos="120"/>
          <w:tab w:val="left" w:leader="dot" w:pos="10920"/>
        </w:tabs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noProof/>
        </w:rPr>
        <w:pict>
          <v:line id="_x0000_s1029" style="position:absolute;z-index:251659264" from="6pt,7.3pt" to="6pt,438.35pt"/>
        </w:pict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01261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B93B2A" w:rsidRPr="00501261" w:rsidRDefault="00B93B2A" w:rsidP="003D6A9A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104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7798"/>
        <w:gridCol w:w="1538"/>
      </w:tblGrid>
      <w:tr w:rsidR="00B93B2A" w:rsidRPr="00EE16E1">
        <w:tc>
          <w:tcPr>
            <w:tcW w:w="1134" w:type="dxa"/>
            <w:vAlign w:val="center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798" w:type="dxa"/>
            <w:vAlign w:val="center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 ĐỀ 1</w:t>
            </w:r>
          </w:p>
        </w:tc>
        <w:tc>
          <w:tcPr>
            <w:tcW w:w="1538" w:type="dxa"/>
            <w:vAlign w:val="center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Thang điểm</w:t>
            </w:r>
          </w:p>
        </w:tc>
      </w:tr>
      <w:tr w:rsidR="00B93B2A" w:rsidRPr="00EE16E1">
        <w:trPr>
          <w:trHeight w:val="500"/>
        </w:trPr>
        <w:tc>
          <w:tcPr>
            <w:tcW w:w="1134" w:type="dxa"/>
            <w:vMerge w:val="restart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 điểm)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:rsidR="00B93B2A" w:rsidRPr="00EE16E1" w:rsidRDefault="00B93B2A" w:rsidP="00EE16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eastAsia="Times New Roman" w:cs="Times New Roman"/>
                <w:position w:val="-30"/>
              </w:rPr>
              <w:object w:dxaOrig="4440" w:dyaOrig="740">
                <v:shape id="_x0000_i1033" type="#_x0000_t75" style="width:222pt;height:36.75pt" o:ole="">
                  <v:imagedata r:id="rId21" o:title=""/>
                </v:shape>
                <o:OLEObject Type="Embed" ProgID="Equation.DSMT4" ShapeID="_x0000_i1033" DrawAspect="Content" ObjectID="_1483591286" r:id="rId22"/>
              </w:object>
            </w:r>
          </w:p>
        </w:tc>
        <w:tc>
          <w:tcPr>
            <w:tcW w:w="1538" w:type="dxa"/>
            <w:tcBorders>
              <w:bottom w:val="dotted" w:sz="4" w:space="0" w:color="auto"/>
            </w:tcBorders>
            <w:vAlign w:val="center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93B2A" w:rsidRPr="00EE16E1">
        <w:trPr>
          <w:trHeight w:val="289"/>
        </w:trPr>
        <w:tc>
          <w:tcPr>
            <w:tcW w:w="1134" w:type="dxa"/>
            <w:vMerge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:rsidR="00B93B2A" w:rsidRPr="00EE16E1" w:rsidRDefault="00B93B2A" w:rsidP="00EE16E1">
            <w:pPr>
              <w:spacing w:after="0" w:line="240" w:lineRule="auto"/>
              <w:rPr>
                <w:rFonts w:ascii="Times New Roman" w:hAnsi="Times New Roman" w:cs="Times New Roman"/>
                <w:position w:val="-20"/>
                <w:sz w:val="20"/>
                <w:szCs w:val="20"/>
              </w:rPr>
            </w:pPr>
            <w:r w:rsidRPr="00EE16E1">
              <w:rPr>
                <w:rFonts w:eastAsia="Times New Roman" w:cs="Times New Roman"/>
                <w:position w:val="-4"/>
                <w:sz w:val="26"/>
                <w:szCs w:val="26"/>
              </w:rPr>
              <w:object w:dxaOrig="360" w:dyaOrig="260">
                <v:shape id="_x0000_i1034" type="#_x0000_t75" style="width:18pt;height:12.75pt" o:ole="">
                  <v:imagedata r:id="rId23" o:title=""/>
                </v:shape>
                <o:OLEObject Type="Embed" ProgID="Equation.DSMT4" ShapeID="_x0000_i1034" DrawAspect="Content" ObjectID="_1483591287" r:id="rId24"/>
              </w:object>
            </w:r>
          </w:p>
        </w:tc>
        <w:tc>
          <w:tcPr>
            <w:tcW w:w="1538" w:type="dxa"/>
            <w:tcBorders>
              <w:top w:val="dotted" w:sz="4" w:space="0" w:color="auto"/>
            </w:tcBorders>
            <w:vAlign w:val="center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93B2A" w:rsidRPr="00EE16E1">
        <w:trPr>
          <w:trHeight w:val="253"/>
        </w:trPr>
        <w:tc>
          <w:tcPr>
            <w:tcW w:w="1134" w:type="dxa"/>
            <w:vMerge w:val="restart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 điểm)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:rsidR="00B93B2A" w:rsidRPr="00EE16E1" w:rsidRDefault="00B93B2A" w:rsidP="00EE16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eastAsia="Times New Roman" w:cs="Times New Roman"/>
                <w:position w:val="-34"/>
                <w:sz w:val="28"/>
                <w:szCs w:val="28"/>
              </w:rPr>
              <w:object w:dxaOrig="4060" w:dyaOrig="800">
                <v:shape id="_x0000_i1035" type="#_x0000_t75" style="width:203.25pt;height:40.5pt" o:ole="">
                  <v:imagedata r:id="rId25" o:title=""/>
                </v:shape>
                <o:OLEObject Type="Embed" ProgID="Equation.DSMT4" ShapeID="_x0000_i1035" DrawAspect="Content" ObjectID="_1483591288" r:id="rId26"/>
              </w:object>
            </w:r>
          </w:p>
        </w:tc>
        <w:tc>
          <w:tcPr>
            <w:tcW w:w="1538" w:type="dxa"/>
            <w:tcBorders>
              <w:bottom w:val="dotted" w:sz="4" w:space="0" w:color="auto"/>
            </w:tcBorders>
            <w:vAlign w:val="center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93B2A" w:rsidRPr="00EE16E1">
        <w:trPr>
          <w:trHeight w:val="318"/>
        </w:trPr>
        <w:tc>
          <w:tcPr>
            <w:tcW w:w="1134" w:type="dxa"/>
            <w:vMerge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B93B2A" w:rsidRPr="00EE16E1" w:rsidRDefault="00B93B2A" w:rsidP="00EE16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  <w:r w:rsidRPr="00EE16E1">
              <w:rPr>
                <w:rFonts w:eastAsia="Times New Roman" w:cs="Times New Roman"/>
                <w:position w:val="-34"/>
                <w:sz w:val="26"/>
                <w:szCs w:val="26"/>
              </w:rPr>
              <w:object w:dxaOrig="1560" w:dyaOrig="800">
                <v:shape id="_x0000_i1036" type="#_x0000_t75" style="width:78pt;height:40.5pt" o:ole="">
                  <v:imagedata r:id="rId27" o:title=""/>
                </v:shape>
                <o:OLEObject Type="Embed" ProgID="Equation.DSMT4" ShapeID="_x0000_i1036" DrawAspect="Content" ObjectID="_1483591289" r:id="rId28"/>
              </w:objec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93B2A" w:rsidRPr="00EE16E1">
        <w:trPr>
          <w:trHeight w:val="1120"/>
        </w:trPr>
        <w:tc>
          <w:tcPr>
            <w:tcW w:w="1134" w:type="dxa"/>
            <w:vMerge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:rsidR="00B93B2A" w:rsidRPr="00EE16E1" w:rsidRDefault="00B93B2A" w:rsidP="00EE16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  <w:r w:rsidRPr="00EE16E1">
              <w:rPr>
                <w:rFonts w:eastAsia="Times New Roman" w:cs="Times New Roman"/>
                <w:position w:val="-34"/>
                <w:sz w:val="26"/>
                <w:szCs w:val="26"/>
              </w:rPr>
              <w:object w:dxaOrig="2000" w:dyaOrig="800">
                <v:shape id="_x0000_i1037" type="#_x0000_t75" style="width:99pt;height:40.5pt" o:ole="">
                  <v:imagedata r:id="rId29" o:title=""/>
                </v:shape>
                <o:OLEObject Type="Embed" ProgID="Equation.DSMT4" ShapeID="_x0000_i1037" DrawAspect="Content" ObjectID="_1483591290" r:id="rId30"/>
              </w:object>
            </w:r>
          </w:p>
        </w:tc>
        <w:tc>
          <w:tcPr>
            <w:tcW w:w="1538" w:type="dxa"/>
            <w:tcBorders>
              <w:top w:val="dotted" w:sz="4" w:space="0" w:color="auto"/>
            </w:tcBorders>
            <w:vAlign w:val="center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93B2A" w:rsidRPr="00EE16E1">
        <w:trPr>
          <w:trHeight w:val="315"/>
        </w:trPr>
        <w:tc>
          <w:tcPr>
            <w:tcW w:w="1134" w:type="dxa"/>
            <w:vMerge w:val="restart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 điểm)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:rsidR="00B93B2A" w:rsidRPr="00EE16E1" w:rsidRDefault="00B93B2A" w:rsidP="00EE16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16E1">
              <w:rPr>
                <w:rFonts w:eastAsia="Times New Roman" w:cs="Times New Roman"/>
                <w:position w:val="-64"/>
              </w:rPr>
              <w:object w:dxaOrig="4080" w:dyaOrig="1420">
                <v:shape id="_x0000_i1038" type="#_x0000_t75" style="width:204pt;height:71.25pt" o:ole="">
                  <v:imagedata r:id="rId31" o:title=""/>
                </v:shape>
                <o:OLEObject Type="Embed" ProgID="Equation.DSMT4" ShapeID="_x0000_i1038" DrawAspect="Content" ObjectID="_1483591291" r:id="rId32"/>
              </w:object>
            </w:r>
          </w:p>
        </w:tc>
        <w:tc>
          <w:tcPr>
            <w:tcW w:w="1538" w:type="dxa"/>
            <w:tcBorders>
              <w:bottom w:val="dotted" w:sz="4" w:space="0" w:color="auto"/>
            </w:tcBorders>
            <w:vAlign w:val="center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93B2A" w:rsidRPr="00EE16E1">
        <w:trPr>
          <w:trHeight w:val="244"/>
        </w:trPr>
        <w:tc>
          <w:tcPr>
            <w:tcW w:w="1134" w:type="dxa"/>
            <w:vMerge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B93B2A" w:rsidRPr="00EE16E1" w:rsidRDefault="00B93B2A" w:rsidP="00EE16E1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                               </w:t>
            </w:r>
            <w:r w:rsidRPr="00EE16E1">
              <w:rPr>
                <w:rFonts w:eastAsia="Times New Roman" w:cs="Times New Roman"/>
                <w:position w:val="-60"/>
              </w:rPr>
              <w:object w:dxaOrig="2380" w:dyaOrig="1320">
                <v:shape id="_x0000_i1039" type="#_x0000_t75" style="width:119.25pt;height:66.75pt" o:ole="">
                  <v:imagedata r:id="rId33" o:title=""/>
                </v:shape>
                <o:OLEObject Type="Embed" ProgID="Equation.DSMT4" ShapeID="_x0000_i1039" DrawAspect="Content" ObjectID="_1483591292" r:id="rId34"/>
              </w:objec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93B2A" w:rsidRPr="00EE16E1">
        <w:trPr>
          <w:trHeight w:val="77"/>
        </w:trPr>
        <w:tc>
          <w:tcPr>
            <w:tcW w:w="1134" w:type="dxa"/>
            <w:vMerge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B93B2A" w:rsidRPr="00EE16E1" w:rsidRDefault="00B93B2A" w:rsidP="00EE16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                               </w:t>
            </w:r>
            <w:r w:rsidRPr="00EE16E1">
              <w:rPr>
                <w:rFonts w:eastAsia="Times New Roman" w:cs="Times New Roman"/>
                <w:position w:val="-4"/>
              </w:rPr>
              <w:object w:dxaOrig="620" w:dyaOrig="220">
                <v:shape id="_x0000_i1040" type="#_x0000_t75" style="width:30.75pt;height:11.25pt" o:ole="">
                  <v:imagedata r:id="rId35" o:title=""/>
                </v:shape>
                <o:OLEObject Type="Embed" ProgID="Equation.DSMT4" ShapeID="_x0000_i1040" DrawAspect="Content" ObjectID="_1483591293" r:id="rId36"/>
              </w:objec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93B2A" w:rsidRPr="00EE16E1">
        <w:trPr>
          <w:trHeight w:val="592"/>
        </w:trPr>
        <w:tc>
          <w:tcPr>
            <w:tcW w:w="1134" w:type="dxa"/>
            <w:vMerge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B93B2A" w:rsidRPr="00EE16E1" w:rsidRDefault="00B93B2A" w:rsidP="00EE16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t xml:space="preserve">Vì </w:t>
            </w:r>
            <w:r w:rsidRPr="00EE16E1">
              <w:rPr>
                <w:rFonts w:eastAsia="Times New Roman" w:cs="Times New Roman"/>
                <w:position w:val="-20"/>
              </w:rPr>
              <w:object w:dxaOrig="1260" w:dyaOrig="440">
                <v:shape id="_x0000_i1041" type="#_x0000_t75" style="width:63pt;height:22.5pt" o:ole="">
                  <v:imagedata r:id="rId37" o:title=""/>
                </v:shape>
                <o:OLEObject Type="Embed" ProgID="Equation.DSMT4" ShapeID="_x0000_i1041" DrawAspect="Content" ObjectID="_1483591294" r:id="rId38"/>
              </w:object>
            </w:r>
            <w:r w:rsidRPr="00EE16E1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</w: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93B2A" w:rsidRPr="00EE16E1">
        <w:trPr>
          <w:trHeight w:val="1125"/>
        </w:trPr>
        <w:tc>
          <w:tcPr>
            <w:tcW w:w="1134" w:type="dxa"/>
            <w:vMerge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:rsidR="00B93B2A" w:rsidRPr="00EE16E1" w:rsidRDefault="00B93B2A" w:rsidP="00EE16E1">
            <w:pPr>
              <w:spacing w:after="0" w:line="240" w:lineRule="auto"/>
              <w:rPr>
                <w:rFonts w:ascii="Times New Roman" w:hAnsi="Times New Roman" w:cs="Times New Roman"/>
                <w:position w:val="-4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t xml:space="preserve">và </w:t>
            </w:r>
            <w:r w:rsidRPr="00EE16E1">
              <w:rPr>
                <w:rFonts w:eastAsia="Times New Roman" w:cs="Times New Roman"/>
                <w:position w:val="-58"/>
              </w:rPr>
              <w:object w:dxaOrig="2280" w:dyaOrig="1280">
                <v:shape id="_x0000_i1042" type="#_x0000_t75" style="width:114pt;height:63pt" o:ole="">
                  <v:imagedata r:id="rId39" o:title=""/>
                </v:shape>
                <o:OLEObject Type="Embed" ProgID="Equation.DSMT4" ShapeID="_x0000_i1042" DrawAspect="Content" ObjectID="_1483591295" r:id="rId40"/>
              </w:object>
            </w:r>
            <w:r w:rsidRPr="00EE16E1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t xml:space="preserve"> </w:t>
            </w:r>
          </w:p>
        </w:tc>
        <w:tc>
          <w:tcPr>
            <w:tcW w:w="1538" w:type="dxa"/>
            <w:tcBorders>
              <w:top w:val="dotted" w:sz="4" w:space="0" w:color="auto"/>
            </w:tcBorders>
            <w:vAlign w:val="center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93B2A" w:rsidRPr="00EE16E1">
        <w:trPr>
          <w:trHeight w:val="131"/>
        </w:trPr>
        <w:tc>
          <w:tcPr>
            <w:tcW w:w="1134" w:type="dxa"/>
            <w:vMerge w:val="restart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:rsidR="00B93B2A" w:rsidRPr="00EE16E1" w:rsidRDefault="00B93B2A" w:rsidP="00EE16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16E1">
              <w:rPr>
                <w:rFonts w:eastAsia="Times New Roman" w:cs="Times New Roman"/>
                <w:position w:val="-26"/>
              </w:rPr>
              <w:object w:dxaOrig="1740" w:dyaOrig="700">
                <v:shape id="_x0000_i1043" type="#_x0000_t75" style="width:87pt;height:35.25pt" o:ole="">
                  <v:imagedata r:id="rId11" o:title=""/>
                </v:shape>
                <o:OLEObject Type="Embed" ProgID="Equation.DSMT4" ShapeID="_x0000_i1043" DrawAspect="Content" ObjectID="_1483591296" r:id="rId41"/>
              </w:object>
            </w:r>
            <w:r w:rsidRPr="00EE16E1">
              <w:rPr>
                <w:rFonts w:eastAsia="Times New Roman" w:cs="Times New Roman"/>
                <w:position w:val="-70"/>
              </w:rPr>
              <w:object w:dxaOrig="4340" w:dyaOrig="1520">
                <v:shape id="_x0000_i1044" type="#_x0000_t75" style="width:213pt;height:75pt" o:ole="">
                  <v:imagedata r:id="rId42" o:title=""/>
                </v:shape>
                <o:OLEObject Type="Embed" ProgID="Equation.DSMT4" ShapeID="_x0000_i1044" DrawAspect="Content" ObjectID="_1483591297" r:id="rId43"/>
              </w:object>
            </w:r>
          </w:p>
        </w:tc>
        <w:tc>
          <w:tcPr>
            <w:tcW w:w="1538" w:type="dxa"/>
            <w:tcBorders>
              <w:bottom w:val="dotted" w:sz="4" w:space="0" w:color="auto"/>
            </w:tcBorders>
            <w:vAlign w:val="center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93B2A" w:rsidRPr="00EE16E1">
        <w:trPr>
          <w:trHeight w:val="224"/>
        </w:trPr>
        <w:tc>
          <w:tcPr>
            <w:tcW w:w="1134" w:type="dxa"/>
            <w:vMerge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:rsidR="00B93B2A" w:rsidRPr="00EE16E1" w:rsidRDefault="00B93B2A" w:rsidP="00EE16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                             </w:t>
            </w:r>
            <w:r w:rsidRPr="00EE16E1">
              <w:rPr>
                <w:rFonts w:eastAsia="Times New Roman" w:cs="Times New Roman"/>
                <w:position w:val="-6"/>
                <w:sz w:val="26"/>
                <w:szCs w:val="26"/>
              </w:rPr>
              <w:object w:dxaOrig="560" w:dyaOrig="279">
                <v:shape id="_x0000_i1045" type="#_x0000_t75" style="width:27.75pt;height:13.5pt" o:ole="">
                  <v:imagedata r:id="rId44" o:title=""/>
                </v:shape>
                <o:OLEObject Type="Embed" ProgID="Equation.DSMT4" ShapeID="_x0000_i1045" DrawAspect="Content" ObjectID="_1483591298" r:id="rId45"/>
              </w:object>
            </w:r>
          </w:p>
        </w:tc>
        <w:tc>
          <w:tcPr>
            <w:tcW w:w="1538" w:type="dxa"/>
            <w:tcBorders>
              <w:top w:val="dotted" w:sz="4" w:space="0" w:color="auto"/>
            </w:tcBorders>
            <w:vAlign w:val="center"/>
          </w:tcPr>
          <w:p w:rsidR="00B93B2A" w:rsidRPr="00EE16E1" w:rsidRDefault="00B93B2A" w:rsidP="00EE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6E1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</w:tbl>
    <w:p w:rsidR="00B93B2A" w:rsidRPr="001B4A9C" w:rsidRDefault="00B93B2A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93B2A" w:rsidRPr="001B4A9C" w:rsidSect="00501261">
      <w:pgSz w:w="11907" w:h="16840" w:code="9"/>
      <w:pgMar w:top="567" w:right="567" w:bottom="36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56656"/>
    <w:multiLevelType w:val="hybridMultilevel"/>
    <w:tmpl w:val="484C23C6"/>
    <w:lvl w:ilvl="0" w:tplc="1160E8FA">
      <w:start w:val="1"/>
      <w:numFmt w:val="lowerLetter"/>
      <w:lvlText w:val="%1."/>
      <w:lvlJc w:val="left"/>
      <w:pPr>
        <w:ind w:left="1800" w:hanging="360"/>
      </w:pPr>
      <w:rPr>
        <w:rFonts w:eastAsia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D5027"/>
    <w:multiLevelType w:val="hybridMultilevel"/>
    <w:tmpl w:val="484C23C6"/>
    <w:lvl w:ilvl="0" w:tplc="1160E8FA">
      <w:start w:val="1"/>
      <w:numFmt w:val="lowerLetter"/>
      <w:lvlText w:val="%1."/>
      <w:lvlJc w:val="left"/>
      <w:pPr>
        <w:ind w:left="1800" w:hanging="360"/>
      </w:pPr>
      <w:rPr>
        <w:rFonts w:eastAsia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34988"/>
    <w:rsid w:val="001014F3"/>
    <w:rsid w:val="00107750"/>
    <w:rsid w:val="00117F9C"/>
    <w:rsid w:val="00194C37"/>
    <w:rsid w:val="001A1FEE"/>
    <w:rsid w:val="001B134C"/>
    <w:rsid w:val="001B4A9C"/>
    <w:rsid w:val="00234E88"/>
    <w:rsid w:val="00256D86"/>
    <w:rsid w:val="003B5511"/>
    <w:rsid w:val="003D6A9A"/>
    <w:rsid w:val="00416686"/>
    <w:rsid w:val="0043760D"/>
    <w:rsid w:val="00454F44"/>
    <w:rsid w:val="004953F3"/>
    <w:rsid w:val="004D0C44"/>
    <w:rsid w:val="004D47A8"/>
    <w:rsid w:val="00501261"/>
    <w:rsid w:val="00505BD7"/>
    <w:rsid w:val="00506BC6"/>
    <w:rsid w:val="00537C78"/>
    <w:rsid w:val="005A69CF"/>
    <w:rsid w:val="005C478D"/>
    <w:rsid w:val="00632297"/>
    <w:rsid w:val="006D27BC"/>
    <w:rsid w:val="006E53AE"/>
    <w:rsid w:val="006E5A89"/>
    <w:rsid w:val="006F186E"/>
    <w:rsid w:val="00761E0E"/>
    <w:rsid w:val="007945A9"/>
    <w:rsid w:val="00874D4E"/>
    <w:rsid w:val="008C3428"/>
    <w:rsid w:val="00997541"/>
    <w:rsid w:val="009A18C2"/>
    <w:rsid w:val="009B619E"/>
    <w:rsid w:val="009C4FB0"/>
    <w:rsid w:val="009E3377"/>
    <w:rsid w:val="00A1179A"/>
    <w:rsid w:val="00AD4FA5"/>
    <w:rsid w:val="00AE511C"/>
    <w:rsid w:val="00AF16D3"/>
    <w:rsid w:val="00B00837"/>
    <w:rsid w:val="00B57620"/>
    <w:rsid w:val="00B936F5"/>
    <w:rsid w:val="00B93B2A"/>
    <w:rsid w:val="00BB5249"/>
    <w:rsid w:val="00BD429A"/>
    <w:rsid w:val="00C2379F"/>
    <w:rsid w:val="00C2498D"/>
    <w:rsid w:val="00C36F08"/>
    <w:rsid w:val="00C64F8D"/>
    <w:rsid w:val="00D15EDF"/>
    <w:rsid w:val="00D302BF"/>
    <w:rsid w:val="00D473C3"/>
    <w:rsid w:val="00D96E5F"/>
    <w:rsid w:val="00DA3801"/>
    <w:rsid w:val="00DB57A0"/>
    <w:rsid w:val="00DD484A"/>
    <w:rsid w:val="00DE63E7"/>
    <w:rsid w:val="00DE77D2"/>
    <w:rsid w:val="00E55100"/>
    <w:rsid w:val="00E971C0"/>
    <w:rsid w:val="00ED4020"/>
    <w:rsid w:val="00EE16E1"/>
    <w:rsid w:val="00EE1BD8"/>
    <w:rsid w:val="00EE5115"/>
    <w:rsid w:val="00F038BF"/>
    <w:rsid w:val="00F10BF1"/>
    <w:rsid w:val="00F11BC1"/>
    <w:rsid w:val="00F52612"/>
    <w:rsid w:val="00FA0C69"/>
    <w:rsid w:val="00FA5B5D"/>
    <w:rsid w:val="00FB34ED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F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uiPriority w:val="99"/>
    <w:rsid w:val="006E53A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6E53AE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561</TotalTime>
  <Pages>3</Pages>
  <Words>252</Words>
  <Characters>1439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49</cp:revision>
  <cp:lastPrinted>2015-01-24T00:51:00Z</cp:lastPrinted>
  <dcterms:created xsi:type="dcterms:W3CDTF">2013-09-13T03:52:00Z</dcterms:created>
  <dcterms:modified xsi:type="dcterms:W3CDTF">2015-01-24T00:55:00Z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